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9932B" w14:textId="77777777" w:rsidR="00376EFE" w:rsidRDefault="00376EFE" w:rsidP="00376E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DACOUN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006FB7B6" w14:textId="77777777" w:rsidR="00376EFE" w:rsidRDefault="00376EFE" w:rsidP="00376E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Irthlingborough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Husbandman.</w:t>
      </w:r>
    </w:p>
    <w:p w14:paraId="58E7617C" w14:textId="77777777" w:rsidR="00376EFE" w:rsidRDefault="00376EFE" w:rsidP="00376E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93BDDF" w14:textId="77777777" w:rsidR="00376EFE" w:rsidRDefault="00376EFE" w:rsidP="00376E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E7E191" w14:textId="77777777" w:rsidR="00376EFE" w:rsidRDefault="00376EFE" w:rsidP="00376E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57C52B13" w14:textId="77777777" w:rsidR="00376EFE" w:rsidRDefault="00376EFE" w:rsidP="00376E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21268F8" w14:textId="77777777" w:rsidR="00376EFE" w:rsidRDefault="00376EFE" w:rsidP="00376E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51CF9A" w14:textId="77777777" w:rsidR="00376EFE" w:rsidRDefault="00376EFE" w:rsidP="00376E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963B28" w14:textId="77777777" w:rsidR="00376EFE" w:rsidRDefault="00376EFE" w:rsidP="00376E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January 2022</w:t>
      </w:r>
    </w:p>
    <w:p w14:paraId="1F34EC0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5E43D" w14:textId="77777777" w:rsidR="00376EFE" w:rsidRDefault="00376EFE" w:rsidP="009139A6">
      <w:r>
        <w:separator/>
      </w:r>
    </w:p>
  </w:endnote>
  <w:endnote w:type="continuationSeparator" w:id="0">
    <w:p w14:paraId="5F9103B4" w14:textId="77777777" w:rsidR="00376EFE" w:rsidRDefault="00376E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929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8722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695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FE06C" w14:textId="77777777" w:rsidR="00376EFE" w:rsidRDefault="00376EFE" w:rsidP="009139A6">
      <w:r>
        <w:separator/>
      </w:r>
    </w:p>
  </w:footnote>
  <w:footnote w:type="continuationSeparator" w:id="0">
    <w:p w14:paraId="4819E34A" w14:textId="77777777" w:rsidR="00376EFE" w:rsidRDefault="00376E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BD4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3CC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32D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EFE"/>
    <w:rsid w:val="000666E0"/>
    <w:rsid w:val="002510B7"/>
    <w:rsid w:val="00376EF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D2666"/>
  <w15:chartTrackingRefBased/>
  <w15:docId w15:val="{D43DAD16-A374-49CC-8497-586F3DCC0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376EF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2022-01-18T15:51:00Z</dcterms:created>
  <dcterms:modified xsi:type="dcterms:W3CDTF">2022-01-18T15:51:00Z</dcterms:modified>
</cp:coreProperties>
</file>